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47343F" w:rsidTr="0047343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43F" w:rsidRDefault="0047343F" w:rsidP="00A42D3F">
            <w:r>
              <w:t>Приложение 10</w:t>
            </w:r>
          </w:p>
        </w:tc>
      </w:tr>
      <w:tr w:rsidR="0047343F" w:rsidTr="0047343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43F" w:rsidRDefault="0047343F" w:rsidP="00A42D3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7343F" w:rsidTr="0047343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43F" w:rsidRDefault="0029382D" w:rsidP="005E57E1">
            <w:r>
              <w:t>о</w:t>
            </w:r>
            <w:r w:rsidR="0047343F">
              <w:t>т</w:t>
            </w:r>
            <w:r>
              <w:t xml:space="preserve"> 25.04.2019 </w:t>
            </w:r>
            <w:r w:rsidR="0047343F">
              <w:t xml:space="preserve">№ </w:t>
            </w:r>
            <w:r>
              <w:t>49-363</w:t>
            </w:r>
          </w:p>
        </w:tc>
      </w:tr>
      <w:tr w:rsidR="0047343F" w:rsidTr="0047343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</w:tr>
      <w:tr w:rsidR="0047343F" w:rsidTr="0047343F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43F" w:rsidRDefault="0047343F" w:rsidP="00A42D3F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2019 год и на плановый период 2020 и 2021 годов</w:t>
            </w:r>
          </w:p>
        </w:tc>
      </w:tr>
      <w:tr w:rsidR="0047343F" w:rsidTr="0047343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тыс. руб.</w:t>
            </w:r>
          </w:p>
        </w:tc>
      </w:tr>
      <w:tr w:rsidR="0047343F" w:rsidTr="0047343F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343F" w:rsidRDefault="0047343F" w:rsidP="00A42D3F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343F" w:rsidRDefault="0047343F" w:rsidP="00A42D3F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43F" w:rsidRDefault="0047343F" w:rsidP="00A42D3F">
            <w:pPr>
              <w:jc w:val="center"/>
            </w:pPr>
            <w:r>
              <w:t>2019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43F" w:rsidRDefault="0047343F" w:rsidP="00A42D3F">
            <w:pPr>
              <w:jc w:val="center"/>
            </w:pPr>
            <w:r>
              <w:t>2020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43F" w:rsidRDefault="0047343F" w:rsidP="00A42D3F">
            <w:pPr>
              <w:jc w:val="center"/>
            </w:pPr>
            <w:r>
              <w:t>2021 год</w:t>
            </w:r>
          </w:p>
        </w:tc>
      </w:tr>
      <w:tr w:rsidR="0047343F" w:rsidTr="0047343F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343F" w:rsidRDefault="0047343F" w:rsidP="00A42D3F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343F" w:rsidRDefault="0047343F" w:rsidP="00A42D3F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43F" w:rsidRDefault="0047343F" w:rsidP="00A42D3F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43F" w:rsidRDefault="0047343F" w:rsidP="00A42D3F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43F" w:rsidRDefault="0047343F" w:rsidP="00A42D3F"/>
        </w:tc>
      </w:tr>
    </w:tbl>
    <w:p w:rsidR="0047343F" w:rsidRPr="0047343F" w:rsidRDefault="0047343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47343F" w:rsidTr="0047343F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7343F" w:rsidRDefault="0047343F" w:rsidP="00A42D3F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7343F" w:rsidRDefault="0047343F" w:rsidP="00A42D3F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43F" w:rsidRDefault="0047343F" w:rsidP="00A42D3F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43F" w:rsidRDefault="0047343F" w:rsidP="00A42D3F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43F" w:rsidRDefault="0047343F" w:rsidP="00A42D3F">
            <w:pPr>
              <w:jc w:val="center"/>
            </w:pPr>
            <w:r>
              <w:t>5</w:t>
            </w:r>
          </w:p>
        </w:tc>
      </w:tr>
      <w:tr w:rsidR="0047343F" w:rsidTr="0047343F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7343F" w:rsidRDefault="0047343F" w:rsidP="00A42D3F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627 682,9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0,0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474 419,6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 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2 876 000,0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2 660 000,0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2 876 000,0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2 660 000,0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-2 401 580,4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-2 660 000,0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-2 401 580,4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-2 660 000,0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 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 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900 000,0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900 000,0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900 000,0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-900 000,0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-900 000,0</w:t>
            </w:r>
          </w:p>
        </w:tc>
      </w:tr>
      <w:tr w:rsidR="0047343F" w:rsidTr="0047343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47343F" w:rsidRDefault="0047343F" w:rsidP="00A42D3F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-900 000,0</w:t>
            </w:r>
          </w:p>
        </w:tc>
      </w:tr>
      <w:tr w:rsidR="0047343F" w:rsidTr="0047343F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7343F" w:rsidRDefault="0047343F" w:rsidP="00A42D3F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43F" w:rsidRDefault="0047343F" w:rsidP="00A42D3F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153 263,3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7343F" w:rsidRDefault="0047343F" w:rsidP="00A42D3F">
            <w:pPr>
              <w:jc w:val="right"/>
            </w:pPr>
            <w:r>
              <w:t> </w:t>
            </w:r>
          </w:p>
        </w:tc>
      </w:tr>
      <w:tr w:rsidR="0047343F" w:rsidTr="0047343F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</w:tr>
      <w:tr w:rsidR="0047343F" w:rsidTr="0047343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</w:tr>
      <w:tr w:rsidR="0047343F" w:rsidTr="0047343F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</w:tr>
      <w:tr w:rsidR="0047343F" w:rsidTr="0047343F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</w:tr>
      <w:tr w:rsidR="0047343F" w:rsidTr="0047343F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43F" w:rsidRDefault="0047343F" w:rsidP="00A42D3F">
            <w:pPr>
              <w:jc w:val="right"/>
            </w:pPr>
          </w:p>
        </w:tc>
      </w:tr>
    </w:tbl>
    <w:p w:rsidR="0047343F" w:rsidRPr="003A55DA" w:rsidRDefault="0047343F" w:rsidP="0047343F"/>
    <w:p w:rsidR="00E2598B" w:rsidRPr="0047343F" w:rsidRDefault="00E2598B" w:rsidP="0047343F"/>
    <w:sectPr w:rsidR="00E2598B" w:rsidRPr="0047343F" w:rsidSect="0047343F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EF8" w:rsidRDefault="001E4EF8" w:rsidP="0047343F">
      <w:r>
        <w:separator/>
      </w:r>
    </w:p>
  </w:endnote>
  <w:endnote w:type="continuationSeparator" w:id="1">
    <w:p w:rsidR="001E4EF8" w:rsidRDefault="001E4EF8" w:rsidP="00473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EF8" w:rsidRDefault="001E4EF8" w:rsidP="0047343F">
      <w:r>
        <w:separator/>
      </w:r>
    </w:p>
  </w:footnote>
  <w:footnote w:type="continuationSeparator" w:id="1">
    <w:p w:rsidR="001E4EF8" w:rsidRDefault="001E4EF8" w:rsidP="004734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43F" w:rsidRDefault="00B47612" w:rsidP="00A8115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7343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43F" w:rsidRDefault="004734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43F" w:rsidRDefault="00B47612" w:rsidP="00A8115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7343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382D">
      <w:rPr>
        <w:rStyle w:val="a7"/>
        <w:noProof/>
      </w:rPr>
      <w:t>2</w:t>
    </w:r>
    <w:r>
      <w:rPr>
        <w:rStyle w:val="a7"/>
      </w:rPr>
      <w:fldChar w:fldCharType="end"/>
    </w:r>
  </w:p>
  <w:p w:rsidR="0047343F" w:rsidRDefault="0047343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47343F"/>
    <w:rsid w:val="001E4EF8"/>
    <w:rsid w:val="0029382D"/>
    <w:rsid w:val="002C3F39"/>
    <w:rsid w:val="0047343F"/>
    <w:rsid w:val="005E57E1"/>
    <w:rsid w:val="006808C6"/>
    <w:rsid w:val="007C0669"/>
    <w:rsid w:val="00A24CAF"/>
    <w:rsid w:val="00B47612"/>
    <w:rsid w:val="00B912FD"/>
    <w:rsid w:val="00CD1C3C"/>
    <w:rsid w:val="00E2598B"/>
    <w:rsid w:val="00E515F8"/>
    <w:rsid w:val="00ED3E70"/>
    <w:rsid w:val="00F6400A"/>
    <w:rsid w:val="00FE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734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7343F"/>
  </w:style>
  <w:style w:type="paragraph" w:styleId="a5">
    <w:name w:val="footer"/>
    <w:basedOn w:val="a"/>
    <w:link w:val="a6"/>
    <w:uiPriority w:val="99"/>
    <w:semiHidden/>
    <w:unhideWhenUsed/>
    <w:rsid w:val="004734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7343F"/>
  </w:style>
  <w:style w:type="character" w:styleId="a7">
    <w:name w:val="page number"/>
    <w:basedOn w:val="a0"/>
    <w:uiPriority w:val="99"/>
    <w:semiHidden/>
    <w:unhideWhenUsed/>
    <w:rsid w:val="004734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2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Ivanovads</cp:lastModifiedBy>
  <cp:revision>4</cp:revision>
  <dcterms:created xsi:type="dcterms:W3CDTF">2019-04-24T12:10:00Z</dcterms:created>
  <dcterms:modified xsi:type="dcterms:W3CDTF">2019-04-25T11:58:00Z</dcterms:modified>
</cp:coreProperties>
</file>